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D4B" w:rsidRDefault="00EA7D4B" w:rsidP="00BF6A33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bCs/>
          <w:color w:val="000000"/>
        </w:rPr>
        <w:tab/>
      </w:r>
      <w:r>
        <w:rPr>
          <w:rFonts w:ascii="Times New Roman" w:hAnsi="Times New Roman" w:cs="Times New Roman"/>
          <w:sz w:val="24"/>
          <w:szCs w:val="24"/>
        </w:rPr>
        <w:t>Приложение №7</w:t>
      </w:r>
    </w:p>
    <w:p w:rsidR="00EA7D4B" w:rsidRDefault="00EA7D4B" w:rsidP="00BF6A33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главы</w:t>
      </w:r>
    </w:p>
    <w:p w:rsidR="00EA7D4B" w:rsidRDefault="00EA7D4B" w:rsidP="00BF6A33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городского поселения г. Киржач </w:t>
      </w:r>
    </w:p>
    <w:p w:rsidR="00EA7D4B" w:rsidRDefault="00EA7D4B" w:rsidP="00BF6A33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u w:val="single"/>
        </w:rPr>
        <w:t>12.04.2016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  <w:u w:val="single"/>
        </w:rPr>
        <w:t>286</w:t>
      </w:r>
    </w:p>
    <w:p w:rsidR="00EA7D4B" w:rsidRDefault="00EA7D4B" w:rsidP="00955483">
      <w:pPr>
        <w:pStyle w:val="Standard"/>
        <w:keepNext/>
        <w:tabs>
          <w:tab w:val="left" w:pos="9356"/>
          <w:tab w:val="left" w:pos="11840"/>
          <w:tab w:val="right" w:pos="14570"/>
        </w:tabs>
        <w:autoSpaceDE w:val="0"/>
        <w:jc w:val="right"/>
        <w:rPr>
          <w:rFonts w:cs="Times New Roman"/>
          <w:bCs/>
          <w:color w:val="000000"/>
          <w:lang w:val="ru-RU"/>
        </w:rPr>
      </w:pPr>
      <w:r>
        <w:rPr>
          <w:rFonts w:cs="Times New Roman"/>
          <w:bCs/>
          <w:color w:val="000000"/>
          <w:lang w:val="ru-RU"/>
        </w:rPr>
        <w:tab/>
      </w:r>
    </w:p>
    <w:p w:rsidR="00EA7D4B" w:rsidRPr="005F5D28" w:rsidRDefault="00EA7D4B" w:rsidP="00955483">
      <w:pPr>
        <w:pStyle w:val="Standard"/>
        <w:keepNext/>
        <w:tabs>
          <w:tab w:val="left" w:pos="9356"/>
          <w:tab w:val="left" w:pos="11840"/>
          <w:tab w:val="right" w:pos="14570"/>
        </w:tabs>
        <w:autoSpaceDE w:val="0"/>
        <w:jc w:val="right"/>
        <w:rPr>
          <w:rFonts w:cs="Times New Roman"/>
          <w:bCs/>
          <w:color w:val="000000"/>
          <w:lang w:val="ru-RU"/>
        </w:rPr>
      </w:pPr>
      <w:r>
        <w:rPr>
          <w:rFonts w:cs="Times New Roman"/>
          <w:bCs/>
          <w:color w:val="000000"/>
          <w:lang w:val="ru-RU"/>
        </w:rPr>
        <w:t xml:space="preserve"> </w:t>
      </w:r>
      <w:r w:rsidRPr="005F5D28">
        <w:rPr>
          <w:rFonts w:cs="Times New Roman"/>
          <w:bCs/>
          <w:color w:val="000000"/>
          <w:lang w:val="ru-RU"/>
        </w:rPr>
        <w:t>Приложение № 16</w:t>
      </w:r>
    </w:p>
    <w:p w:rsidR="00EA7D4B" w:rsidRPr="005F5D28" w:rsidRDefault="00EA7D4B" w:rsidP="0095548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F5D28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EA7D4B" w:rsidRDefault="00EA7D4B" w:rsidP="00C95A3D">
      <w:pPr>
        <w:pStyle w:val="Standard"/>
        <w:autoSpaceDE w:val="0"/>
        <w:ind w:firstLine="708"/>
        <w:jc w:val="center"/>
        <w:rPr>
          <w:color w:val="000000"/>
          <w:lang w:val="ru-RU"/>
        </w:rPr>
      </w:pPr>
    </w:p>
    <w:p w:rsidR="00EA7D4B" w:rsidRDefault="00EA7D4B" w:rsidP="00C95A3D">
      <w:pPr>
        <w:pStyle w:val="Standard"/>
        <w:autoSpaceDE w:val="0"/>
        <w:ind w:firstLine="708"/>
        <w:jc w:val="center"/>
        <w:rPr>
          <w:color w:val="000000"/>
          <w:lang w:val="ru-RU"/>
        </w:rPr>
      </w:pPr>
    </w:p>
    <w:p w:rsidR="00EA7D4B" w:rsidRPr="005F5D28" w:rsidRDefault="00EA7D4B" w:rsidP="00C95A3D">
      <w:pPr>
        <w:pStyle w:val="Standard"/>
        <w:autoSpaceDE w:val="0"/>
        <w:ind w:firstLine="708"/>
        <w:jc w:val="center"/>
        <w:rPr>
          <w:color w:val="000000"/>
          <w:lang w:val="ru-RU"/>
        </w:rPr>
      </w:pPr>
    </w:p>
    <w:p w:rsidR="00EA7D4B" w:rsidRPr="005F5D28" w:rsidRDefault="00EA7D4B" w:rsidP="00C95A3D">
      <w:pPr>
        <w:pStyle w:val="Standard"/>
        <w:autoSpaceDE w:val="0"/>
        <w:ind w:firstLine="708"/>
        <w:jc w:val="center"/>
        <w:rPr>
          <w:b/>
          <w:color w:val="000000"/>
          <w:lang w:val="ru-RU"/>
        </w:rPr>
      </w:pPr>
      <w:r w:rsidRPr="005F5D28">
        <w:rPr>
          <w:b/>
          <w:color w:val="000000"/>
          <w:lang w:val="ru-RU"/>
        </w:rPr>
        <w:t>В</w:t>
      </w:r>
      <w:r w:rsidRPr="005F5D28">
        <w:rPr>
          <w:b/>
          <w:color w:val="000000"/>
        </w:rPr>
        <w:t xml:space="preserve">еличина неподконтрольных расходов, </w:t>
      </w:r>
    </w:p>
    <w:p w:rsidR="00EA7D4B" w:rsidRPr="005F5D28" w:rsidRDefault="00EA7D4B" w:rsidP="00C95A3D">
      <w:pPr>
        <w:pStyle w:val="Standard"/>
        <w:autoSpaceDE w:val="0"/>
        <w:ind w:firstLine="708"/>
        <w:jc w:val="center"/>
        <w:rPr>
          <w:b/>
          <w:color w:val="000000"/>
        </w:rPr>
      </w:pPr>
      <w:r w:rsidRPr="005F5D28">
        <w:rPr>
          <w:b/>
          <w:color w:val="000000"/>
        </w:rPr>
        <w:t>определяемая в соответствии с нормативными правовыми актами Российской Федерации в сфере теплоснабжения</w:t>
      </w:r>
    </w:p>
    <w:p w:rsidR="00EA7D4B" w:rsidRDefault="00EA7D4B" w:rsidP="00C95A3D">
      <w:pPr>
        <w:tabs>
          <w:tab w:val="left" w:pos="900"/>
        </w:tabs>
        <w:spacing w:line="312" w:lineRule="auto"/>
        <w:ind w:firstLine="540"/>
        <w:jc w:val="both"/>
      </w:pPr>
    </w:p>
    <w:p w:rsidR="00EA7D4B" w:rsidRDefault="00EA7D4B" w:rsidP="00E95FBB">
      <w:pPr>
        <w:tabs>
          <w:tab w:val="left" w:pos="900"/>
        </w:tabs>
        <w:spacing w:after="120"/>
        <w:ind w:firstLine="540"/>
        <w:jc w:val="both"/>
      </w:pPr>
      <w:r w:rsidRPr="005F5D28">
        <w:t xml:space="preserve">При расчёте неподконтрольных расходов </w:t>
      </w:r>
      <w:r>
        <w:t>на 2016-</w:t>
      </w:r>
      <w:smartTag w:uri="urn:schemas-microsoft-com:office:smarttags" w:element="metricconverter">
        <w:smartTagPr>
          <w:attr w:name="ProductID" w:val="2018 г"/>
        </w:smartTagPr>
        <w:r>
          <w:t>2018 г</w:t>
        </w:r>
      </w:smartTag>
      <w:r>
        <w:t xml:space="preserve">.г. </w:t>
      </w:r>
      <w:r w:rsidRPr="005F5D28">
        <w:t>применялась инфляция (ИПЦ) в соответствии с прогноз</w:t>
      </w:r>
      <w:r>
        <w:t>о</w:t>
      </w:r>
      <w:r w:rsidRPr="005F5D28">
        <w:t>м</w:t>
      </w:r>
      <w:r>
        <w:t xml:space="preserve"> социально-экономического развития Российской Федерации на плановый период 2017 и 2018 годов, разработанным</w:t>
      </w:r>
      <w:r w:rsidRPr="005F5D28">
        <w:t xml:space="preserve"> Минэкономразвития РФ</w:t>
      </w:r>
      <w:r>
        <w:t xml:space="preserve"> и согласованным Правительством РФ (октябрь 2015г.)</w:t>
      </w:r>
      <w:r w:rsidRPr="005F5D28">
        <w:t>.</w:t>
      </w:r>
    </w:p>
    <w:p w:rsidR="00EA7D4B" w:rsidRPr="005F5D28" w:rsidRDefault="00EA7D4B" w:rsidP="00E95FBB">
      <w:pPr>
        <w:tabs>
          <w:tab w:val="left" w:pos="900"/>
        </w:tabs>
        <w:spacing w:after="120"/>
        <w:ind w:firstLine="540"/>
        <w:jc w:val="both"/>
      </w:pPr>
      <w:r>
        <w:t xml:space="preserve">На последующие годы действия концессионного соглашения ИПЦ применён на уровне прогноза </w:t>
      </w:r>
      <w:smartTag w:uri="urn:schemas-microsoft-com:office:smarttags" w:element="metricconverter">
        <w:smartTagPr>
          <w:attr w:name="ProductID" w:val="2018 г"/>
        </w:smartTagPr>
        <w:r>
          <w:t>2018 г</w:t>
        </w:r>
      </w:smartTag>
      <w:r>
        <w:t>.</w:t>
      </w:r>
    </w:p>
    <w:p w:rsidR="00EA7D4B" w:rsidRPr="00BB481D" w:rsidRDefault="00EA7D4B" w:rsidP="00C95A3D">
      <w:pPr>
        <w:keepNext/>
        <w:keepLines/>
        <w:jc w:val="right"/>
        <w:rPr>
          <w:sz w:val="20"/>
          <w:szCs w:val="20"/>
        </w:rPr>
      </w:pPr>
      <w:r w:rsidRPr="00BB481D">
        <w:rPr>
          <w:sz w:val="20"/>
          <w:szCs w:val="20"/>
        </w:rPr>
        <w:t>Тыс. руб. без НДС</w:t>
      </w:r>
    </w:p>
    <w:p w:rsidR="00EA7D4B" w:rsidRPr="00BB481D" w:rsidRDefault="00EA7D4B" w:rsidP="00C95A3D">
      <w:pPr>
        <w:keepNext/>
        <w:keepLines/>
        <w:jc w:val="right"/>
        <w:rPr>
          <w:sz w:val="20"/>
          <w:szCs w:val="20"/>
        </w:rPr>
      </w:pPr>
    </w:p>
    <w:tbl>
      <w:tblPr>
        <w:tblW w:w="15168" w:type="dxa"/>
        <w:tblInd w:w="108" w:type="dxa"/>
        <w:tblLook w:val="00A0"/>
      </w:tblPr>
      <w:tblGrid>
        <w:gridCol w:w="3396"/>
        <w:gridCol w:w="1298"/>
        <w:gridCol w:w="1260"/>
        <w:gridCol w:w="1276"/>
        <w:gridCol w:w="1134"/>
        <w:gridCol w:w="1134"/>
        <w:gridCol w:w="1134"/>
        <w:gridCol w:w="1134"/>
        <w:gridCol w:w="1134"/>
        <w:gridCol w:w="1134"/>
        <w:gridCol w:w="1134"/>
      </w:tblGrid>
      <w:tr w:rsidR="00EA7D4B" w:rsidTr="00F206FC">
        <w:trPr>
          <w:trHeight w:val="315"/>
        </w:trPr>
        <w:tc>
          <w:tcPr>
            <w:tcW w:w="33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7D4B" w:rsidRPr="00F44162" w:rsidRDefault="00EA7D4B" w:rsidP="00F44162">
            <w:pPr>
              <w:jc w:val="center"/>
              <w:rPr>
                <w:color w:val="000000"/>
                <w:sz w:val="20"/>
                <w:szCs w:val="20"/>
              </w:rPr>
            </w:pPr>
            <w:r w:rsidRPr="00E753EB">
              <w:rPr>
                <w:color w:val="000000"/>
                <w:sz w:val="20"/>
                <w:szCs w:val="20"/>
              </w:rPr>
              <w:t>Неподконтрольные расходы, без учета расходов на энергетические ресурсы, арендной и концессионной платы, налога на прибыль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2024</w:t>
            </w:r>
          </w:p>
        </w:tc>
      </w:tr>
      <w:tr w:rsidR="00EA7D4B" w:rsidTr="00F206FC">
        <w:trPr>
          <w:trHeight w:val="315"/>
        </w:trPr>
        <w:tc>
          <w:tcPr>
            <w:tcW w:w="3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7D4B" w:rsidRPr="00F44162" w:rsidRDefault="00EA7D4B" w:rsidP="00F441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5 807,89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6 650,90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8 001,04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8 911,66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10 290,63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10 718,61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9 457,44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9 303,55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9 894,74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9 399,04</w:t>
            </w:r>
          </w:p>
        </w:tc>
      </w:tr>
      <w:tr w:rsidR="00EA7D4B" w:rsidTr="00A3421C">
        <w:trPr>
          <w:trHeight w:val="315"/>
        </w:trPr>
        <w:tc>
          <w:tcPr>
            <w:tcW w:w="3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7D4B" w:rsidRPr="00F44162" w:rsidRDefault="00EA7D4B" w:rsidP="00F441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7D4B" w:rsidRPr="00AE169A" w:rsidRDefault="00EA7D4B" w:rsidP="00BA3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7D4B" w:rsidRPr="00AE169A" w:rsidRDefault="00EA7D4B" w:rsidP="00BA3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7D4B" w:rsidRPr="00AE169A" w:rsidRDefault="00EA7D4B" w:rsidP="00BA3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7D4B" w:rsidRPr="00AE169A" w:rsidRDefault="00EA7D4B" w:rsidP="00BA3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7D4B" w:rsidRPr="00AE169A" w:rsidRDefault="00EA7D4B" w:rsidP="00BA3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7D4B" w:rsidRPr="00AE169A" w:rsidRDefault="00EA7D4B" w:rsidP="00BA3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7D4B" w:rsidRPr="00AE169A" w:rsidRDefault="00EA7D4B" w:rsidP="00BA306B">
            <w:pPr>
              <w:rPr>
                <w:sz w:val="20"/>
                <w:szCs w:val="20"/>
              </w:rPr>
            </w:pPr>
            <w:r w:rsidRPr="00AE169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7D4B" w:rsidRPr="00AE169A" w:rsidRDefault="00EA7D4B" w:rsidP="00BA306B">
            <w:pPr>
              <w:rPr>
                <w:sz w:val="20"/>
                <w:szCs w:val="20"/>
              </w:rPr>
            </w:pPr>
            <w:r w:rsidRPr="00AE169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7D4B" w:rsidRPr="00AE169A" w:rsidRDefault="00EA7D4B" w:rsidP="00BA306B">
            <w:pPr>
              <w:rPr>
                <w:sz w:val="20"/>
                <w:szCs w:val="20"/>
              </w:rPr>
            </w:pPr>
            <w:r w:rsidRPr="00AE169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7D4B" w:rsidRPr="00AE169A" w:rsidRDefault="00EA7D4B" w:rsidP="00BA306B">
            <w:pPr>
              <w:rPr>
                <w:sz w:val="20"/>
                <w:szCs w:val="20"/>
              </w:rPr>
            </w:pPr>
            <w:r w:rsidRPr="00AE169A">
              <w:rPr>
                <w:sz w:val="20"/>
                <w:szCs w:val="20"/>
              </w:rPr>
              <w:t> </w:t>
            </w:r>
          </w:p>
        </w:tc>
      </w:tr>
      <w:tr w:rsidR="00EA7D4B" w:rsidTr="00F206FC">
        <w:trPr>
          <w:trHeight w:val="315"/>
        </w:trPr>
        <w:tc>
          <w:tcPr>
            <w:tcW w:w="3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7D4B" w:rsidRPr="00F44162" w:rsidRDefault="00EA7D4B" w:rsidP="00F441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2034</w:t>
            </w:r>
          </w:p>
        </w:tc>
      </w:tr>
      <w:tr w:rsidR="00EA7D4B" w:rsidTr="00F206FC">
        <w:trPr>
          <w:trHeight w:val="315"/>
        </w:trPr>
        <w:tc>
          <w:tcPr>
            <w:tcW w:w="3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7D4B" w:rsidRPr="00F44162" w:rsidRDefault="00EA7D4B" w:rsidP="00F441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9 716,74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10 040,34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9 658,14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10 331,49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10 712,27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11 103,32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11 514,78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12 005,10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12 768,39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13 397,02</w:t>
            </w:r>
          </w:p>
        </w:tc>
      </w:tr>
      <w:tr w:rsidR="00EA7D4B" w:rsidTr="00A3421C">
        <w:trPr>
          <w:trHeight w:val="315"/>
        </w:trPr>
        <w:tc>
          <w:tcPr>
            <w:tcW w:w="3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7D4B" w:rsidRPr="00F44162" w:rsidRDefault="00EA7D4B" w:rsidP="00F441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7D4B" w:rsidRPr="00AE169A" w:rsidRDefault="00EA7D4B" w:rsidP="00BA3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7D4B" w:rsidRPr="00AE169A" w:rsidRDefault="00EA7D4B" w:rsidP="00BA3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7D4B" w:rsidRPr="00AE169A" w:rsidRDefault="00EA7D4B" w:rsidP="00BA3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7D4B" w:rsidRPr="00AE169A" w:rsidRDefault="00EA7D4B" w:rsidP="00BA3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7D4B" w:rsidRPr="00AE169A" w:rsidRDefault="00EA7D4B" w:rsidP="00BA3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EA7D4B" w:rsidRPr="00AE169A" w:rsidRDefault="00EA7D4B" w:rsidP="00BA306B">
            <w:pPr>
              <w:jc w:val="center"/>
              <w:rPr>
                <w:sz w:val="20"/>
                <w:szCs w:val="20"/>
              </w:rPr>
            </w:pPr>
          </w:p>
        </w:tc>
      </w:tr>
      <w:tr w:rsidR="00EA7D4B" w:rsidTr="00A3421C">
        <w:trPr>
          <w:trHeight w:val="315"/>
        </w:trPr>
        <w:tc>
          <w:tcPr>
            <w:tcW w:w="3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7D4B" w:rsidRPr="00F44162" w:rsidRDefault="00EA7D4B" w:rsidP="00F441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D4B" w:rsidRPr="00AE169A" w:rsidRDefault="00EA7D4B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AE169A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D4B" w:rsidRPr="00AE169A" w:rsidRDefault="00EA7D4B" w:rsidP="00BA306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D4B" w:rsidRPr="00AE169A" w:rsidRDefault="00EA7D4B" w:rsidP="00BA306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D4B" w:rsidRPr="00AE169A" w:rsidRDefault="00EA7D4B" w:rsidP="00BA306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7D4B" w:rsidRPr="00AE169A" w:rsidRDefault="00EA7D4B" w:rsidP="00BA306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A7D4B" w:rsidTr="00A3421C">
        <w:trPr>
          <w:trHeight w:val="315"/>
        </w:trPr>
        <w:tc>
          <w:tcPr>
            <w:tcW w:w="3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7D4B" w:rsidRPr="00F44162" w:rsidRDefault="00EA7D4B" w:rsidP="00F441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13 890,80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14 398,17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14 932,87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15 199,71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15 780,53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A7D4B" w:rsidRPr="00AE169A" w:rsidRDefault="00EA7D4B" w:rsidP="00BA30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E169A">
              <w:rPr>
                <w:bCs/>
                <w:sz w:val="20"/>
                <w:szCs w:val="20"/>
              </w:rPr>
              <w:t>16 392,51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D4B" w:rsidRPr="00AE169A" w:rsidRDefault="00EA7D4B" w:rsidP="00BA306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D4B" w:rsidRPr="00AE169A" w:rsidRDefault="00EA7D4B" w:rsidP="00BA306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D4B" w:rsidRPr="00AE169A" w:rsidRDefault="00EA7D4B" w:rsidP="00BA306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7D4B" w:rsidRPr="00AE169A" w:rsidRDefault="00EA7D4B" w:rsidP="00BA306B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EA7D4B" w:rsidRPr="00284061" w:rsidRDefault="00EA7D4B" w:rsidP="00C95A3D"/>
    <w:sectPr w:rsidR="00EA7D4B" w:rsidRPr="00284061" w:rsidSect="00D72111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D4B" w:rsidRDefault="00EA7D4B">
      <w:r>
        <w:separator/>
      </w:r>
    </w:p>
  </w:endnote>
  <w:endnote w:type="continuationSeparator" w:id="0">
    <w:p w:rsidR="00EA7D4B" w:rsidRDefault="00EA7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D4B" w:rsidRDefault="00EA7D4B">
      <w:r>
        <w:separator/>
      </w:r>
    </w:p>
  </w:footnote>
  <w:footnote w:type="continuationSeparator" w:id="0">
    <w:p w:rsidR="00EA7D4B" w:rsidRDefault="00EA7D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5A3D"/>
    <w:rsid w:val="00024E65"/>
    <w:rsid w:val="00064734"/>
    <w:rsid w:val="0008638E"/>
    <w:rsid w:val="000927EB"/>
    <w:rsid w:val="000B3AF7"/>
    <w:rsid w:val="000C1564"/>
    <w:rsid w:val="000E0C85"/>
    <w:rsid w:val="000E67AA"/>
    <w:rsid w:val="0010430E"/>
    <w:rsid w:val="0018758F"/>
    <w:rsid w:val="001A2A30"/>
    <w:rsid w:val="001A3DF6"/>
    <w:rsid w:val="001B72FD"/>
    <w:rsid w:val="001F294C"/>
    <w:rsid w:val="00280E9B"/>
    <w:rsid w:val="00284061"/>
    <w:rsid w:val="00325E55"/>
    <w:rsid w:val="00330567"/>
    <w:rsid w:val="00330A2C"/>
    <w:rsid w:val="00334E3D"/>
    <w:rsid w:val="003B1AB5"/>
    <w:rsid w:val="003B3F1A"/>
    <w:rsid w:val="00437A0A"/>
    <w:rsid w:val="00447B09"/>
    <w:rsid w:val="004C3659"/>
    <w:rsid w:val="00531BAB"/>
    <w:rsid w:val="00534909"/>
    <w:rsid w:val="00585AF8"/>
    <w:rsid w:val="0059177A"/>
    <w:rsid w:val="005A2453"/>
    <w:rsid w:val="005A4C78"/>
    <w:rsid w:val="005E6109"/>
    <w:rsid w:val="005E69D0"/>
    <w:rsid w:val="005F5D28"/>
    <w:rsid w:val="006B1D4B"/>
    <w:rsid w:val="006D2466"/>
    <w:rsid w:val="0070627C"/>
    <w:rsid w:val="00795008"/>
    <w:rsid w:val="007F332D"/>
    <w:rsid w:val="008176AC"/>
    <w:rsid w:val="0082172B"/>
    <w:rsid w:val="00831C56"/>
    <w:rsid w:val="00844E44"/>
    <w:rsid w:val="00952053"/>
    <w:rsid w:val="00955483"/>
    <w:rsid w:val="00983476"/>
    <w:rsid w:val="00990169"/>
    <w:rsid w:val="00995809"/>
    <w:rsid w:val="009C0B63"/>
    <w:rsid w:val="00A02612"/>
    <w:rsid w:val="00A32709"/>
    <w:rsid w:val="00A3421C"/>
    <w:rsid w:val="00A54121"/>
    <w:rsid w:val="00A6041E"/>
    <w:rsid w:val="00A74D47"/>
    <w:rsid w:val="00AC69D8"/>
    <w:rsid w:val="00AE169A"/>
    <w:rsid w:val="00AE57C0"/>
    <w:rsid w:val="00B53F89"/>
    <w:rsid w:val="00B6165F"/>
    <w:rsid w:val="00BA306B"/>
    <w:rsid w:val="00BB481D"/>
    <w:rsid w:val="00BC542F"/>
    <w:rsid w:val="00BE22DE"/>
    <w:rsid w:val="00BF6A33"/>
    <w:rsid w:val="00C10241"/>
    <w:rsid w:val="00C459FB"/>
    <w:rsid w:val="00C57536"/>
    <w:rsid w:val="00C955E2"/>
    <w:rsid w:val="00C95A3D"/>
    <w:rsid w:val="00CF47B8"/>
    <w:rsid w:val="00D04A77"/>
    <w:rsid w:val="00D24055"/>
    <w:rsid w:val="00D72111"/>
    <w:rsid w:val="00DB11D9"/>
    <w:rsid w:val="00DC7583"/>
    <w:rsid w:val="00E02539"/>
    <w:rsid w:val="00E52E5F"/>
    <w:rsid w:val="00E753EB"/>
    <w:rsid w:val="00E95FBB"/>
    <w:rsid w:val="00EA7D4B"/>
    <w:rsid w:val="00EC58C9"/>
    <w:rsid w:val="00ED01E9"/>
    <w:rsid w:val="00F00FE2"/>
    <w:rsid w:val="00F206FC"/>
    <w:rsid w:val="00F274F4"/>
    <w:rsid w:val="00F44162"/>
    <w:rsid w:val="00F5145A"/>
    <w:rsid w:val="00F915BE"/>
    <w:rsid w:val="00FB4AE6"/>
    <w:rsid w:val="00FD1CE9"/>
    <w:rsid w:val="00FD55F2"/>
    <w:rsid w:val="00FF00DE"/>
    <w:rsid w:val="00FF4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A3D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5A3D"/>
    <w:pPr>
      <w:keepNext/>
      <w:spacing w:before="240" w:after="60"/>
      <w:outlineLvl w:val="1"/>
    </w:pPr>
    <w:rPr>
      <w:b/>
      <w:bCs/>
      <w:iCs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95A3D"/>
    <w:rPr>
      <w:b/>
      <w:sz w:val="28"/>
    </w:rPr>
  </w:style>
  <w:style w:type="paragraph" w:customStyle="1" w:styleId="Standard">
    <w:name w:val="Standard"/>
    <w:uiPriority w:val="99"/>
    <w:rsid w:val="00C95A3D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customStyle="1" w:styleId="ConsPlusNormal">
    <w:name w:val="ConsPlusNormal"/>
    <w:uiPriority w:val="99"/>
    <w:rsid w:val="00437A0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69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148</TotalTime>
  <Pages>1</Pages>
  <Words>183</Words>
  <Characters>1047</Characters>
  <Application>Microsoft Office Outlook</Application>
  <DocSecurity>0</DocSecurity>
  <Lines>0</Lines>
  <Paragraphs>0</Paragraphs>
  <ScaleCrop>false</ScaleCrop>
  <Company>ДМИ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№16</dc:title>
  <dc:subject/>
  <dc:creator>ValushkinA</dc:creator>
  <cp:keywords/>
  <dc:description/>
  <cp:lastModifiedBy>User</cp:lastModifiedBy>
  <cp:revision>45</cp:revision>
  <cp:lastPrinted>2015-06-25T09:47:00Z</cp:lastPrinted>
  <dcterms:created xsi:type="dcterms:W3CDTF">2015-03-13T10:18:00Z</dcterms:created>
  <dcterms:modified xsi:type="dcterms:W3CDTF">2016-04-13T13:13:00Z</dcterms:modified>
</cp:coreProperties>
</file>